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E43" w:rsidRDefault="00EE3E43" w:rsidP="00A92934">
      <w:pPr>
        <w:jc w:val="center"/>
        <w:rPr>
          <w:rFonts w:ascii="宋体"/>
          <w:b/>
          <w:bCs/>
          <w:sz w:val="44"/>
          <w:szCs w:val="44"/>
        </w:rPr>
      </w:pPr>
    </w:p>
    <w:p w:rsidR="00EE3E43" w:rsidRDefault="00EE3E43" w:rsidP="00A92934">
      <w:pPr>
        <w:jc w:val="center"/>
        <w:rPr>
          <w:rFonts w:ascii="宋体"/>
          <w:b/>
          <w:bCs/>
          <w:sz w:val="44"/>
          <w:szCs w:val="44"/>
        </w:rPr>
      </w:pPr>
      <w:r w:rsidRPr="00E72CCB">
        <w:rPr>
          <w:rFonts w:ascii="宋体" w:hAnsi="宋体" w:hint="eastAsia"/>
          <w:b/>
          <w:bCs/>
          <w:sz w:val="44"/>
          <w:szCs w:val="44"/>
        </w:rPr>
        <w:t>科研系列管理办法目录</w:t>
      </w:r>
    </w:p>
    <w:p w:rsidR="00EE3E43" w:rsidRDefault="00EE3E43" w:rsidP="001F6554">
      <w:pPr>
        <w:adjustRightInd w:val="0"/>
        <w:snapToGrid w:val="0"/>
        <w:spacing w:line="480" w:lineRule="auto"/>
        <w:rPr>
          <w:sz w:val="36"/>
          <w:szCs w:val="36"/>
        </w:rPr>
      </w:pPr>
    </w:p>
    <w:p w:rsidR="00EE3E43" w:rsidRPr="00312119" w:rsidRDefault="00EE3E43" w:rsidP="00090DAD">
      <w:pPr>
        <w:adjustRightInd w:val="0"/>
        <w:snapToGrid w:val="0"/>
        <w:spacing w:line="480" w:lineRule="auto"/>
        <w:rPr>
          <w:sz w:val="32"/>
          <w:szCs w:val="32"/>
        </w:rPr>
      </w:pPr>
      <w:r w:rsidRPr="00312119">
        <w:rPr>
          <w:sz w:val="32"/>
          <w:szCs w:val="32"/>
        </w:rPr>
        <w:t>1</w:t>
      </w:r>
      <w:r w:rsidRPr="00312119">
        <w:rPr>
          <w:rFonts w:hint="eastAsia"/>
          <w:sz w:val="32"/>
          <w:szCs w:val="32"/>
        </w:rPr>
        <w:t>、海南大学科研项目管理办法</w:t>
      </w:r>
    </w:p>
    <w:p w:rsidR="00EE3E43" w:rsidRPr="00312119" w:rsidRDefault="00EE3E43" w:rsidP="00090DAD">
      <w:pPr>
        <w:adjustRightInd w:val="0"/>
        <w:snapToGrid w:val="0"/>
        <w:spacing w:line="480" w:lineRule="auto"/>
        <w:rPr>
          <w:sz w:val="32"/>
          <w:szCs w:val="32"/>
        </w:rPr>
      </w:pPr>
      <w:r w:rsidRPr="00312119"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、</w:t>
      </w:r>
      <w:r w:rsidRPr="00312119">
        <w:rPr>
          <w:rFonts w:hint="eastAsia"/>
          <w:sz w:val="32"/>
          <w:szCs w:val="32"/>
        </w:rPr>
        <w:t>海南大学纵向科研项目经费管理办法</w:t>
      </w:r>
    </w:p>
    <w:p w:rsidR="00EE3E43" w:rsidRPr="00312119" w:rsidRDefault="00EE3E43" w:rsidP="00090DAD">
      <w:pPr>
        <w:adjustRightInd w:val="0"/>
        <w:snapToGrid w:val="0"/>
        <w:spacing w:line="480" w:lineRule="auto"/>
        <w:rPr>
          <w:sz w:val="32"/>
          <w:szCs w:val="32"/>
        </w:rPr>
      </w:pPr>
      <w:r w:rsidRPr="00312119">
        <w:rPr>
          <w:sz w:val="32"/>
          <w:szCs w:val="32"/>
        </w:rPr>
        <w:t>3</w:t>
      </w:r>
      <w:r>
        <w:rPr>
          <w:rFonts w:hint="eastAsia"/>
          <w:sz w:val="32"/>
          <w:szCs w:val="32"/>
        </w:rPr>
        <w:t>、</w:t>
      </w:r>
      <w:r w:rsidRPr="00312119">
        <w:rPr>
          <w:rFonts w:hint="eastAsia"/>
          <w:sz w:val="32"/>
          <w:szCs w:val="32"/>
        </w:rPr>
        <w:t>海南大学横向科研项目经费管理办法</w:t>
      </w:r>
    </w:p>
    <w:p w:rsidR="00EE3E43" w:rsidRPr="00312119" w:rsidRDefault="00EE3E43" w:rsidP="00090DAD">
      <w:pPr>
        <w:adjustRightInd w:val="0"/>
        <w:snapToGrid w:val="0"/>
        <w:spacing w:line="480" w:lineRule="auto"/>
        <w:rPr>
          <w:sz w:val="32"/>
          <w:szCs w:val="32"/>
        </w:rPr>
      </w:pPr>
      <w:r w:rsidRPr="00312119">
        <w:rPr>
          <w:sz w:val="32"/>
          <w:szCs w:val="32"/>
        </w:rPr>
        <w:t>4</w:t>
      </w:r>
      <w:r>
        <w:rPr>
          <w:rFonts w:hint="eastAsia"/>
          <w:sz w:val="32"/>
          <w:szCs w:val="32"/>
        </w:rPr>
        <w:t>、</w:t>
      </w:r>
      <w:r w:rsidRPr="00312119">
        <w:rPr>
          <w:rFonts w:hint="eastAsia"/>
          <w:sz w:val="32"/>
          <w:szCs w:val="32"/>
        </w:rPr>
        <w:t>海南大学科研项目间接费用管理办法（自然科学）</w:t>
      </w:r>
    </w:p>
    <w:p w:rsidR="00EE3E43" w:rsidRPr="00312119" w:rsidRDefault="00EE3E43" w:rsidP="00090DAD">
      <w:pPr>
        <w:adjustRightInd w:val="0"/>
        <w:snapToGrid w:val="0"/>
        <w:spacing w:line="480" w:lineRule="auto"/>
        <w:rPr>
          <w:sz w:val="32"/>
          <w:szCs w:val="32"/>
        </w:rPr>
      </w:pPr>
      <w:r w:rsidRPr="00312119">
        <w:rPr>
          <w:sz w:val="32"/>
          <w:szCs w:val="32"/>
        </w:rPr>
        <w:t>5</w:t>
      </w:r>
      <w:r>
        <w:rPr>
          <w:rFonts w:hint="eastAsia"/>
          <w:sz w:val="32"/>
          <w:szCs w:val="32"/>
        </w:rPr>
        <w:t>、</w:t>
      </w:r>
      <w:r w:rsidRPr="00312119">
        <w:rPr>
          <w:rFonts w:hint="eastAsia"/>
          <w:sz w:val="32"/>
          <w:szCs w:val="32"/>
        </w:rPr>
        <w:t>海南大学科研项目间接费用管理办法（社会科学）</w:t>
      </w:r>
    </w:p>
    <w:p w:rsidR="00EE3E43" w:rsidRPr="00312119" w:rsidRDefault="00EE3E43" w:rsidP="00090DAD">
      <w:pPr>
        <w:adjustRightInd w:val="0"/>
        <w:snapToGrid w:val="0"/>
        <w:spacing w:line="480" w:lineRule="auto"/>
        <w:rPr>
          <w:sz w:val="32"/>
          <w:szCs w:val="32"/>
        </w:rPr>
      </w:pPr>
      <w:r w:rsidRPr="00312119">
        <w:rPr>
          <w:sz w:val="32"/>
          <w:szCs w:val="32"/>
        </w:rPr>
        <w:t>6</w:t>
      </w:r>
      <w:r>
        <w:rPr>
          <w:rFonts w:hint="eastAsia"/>
          <w:sz w:val="32"/>
          <w:szCs w:val="32"/>
        </w:rPr>
        <w:t>、</w:t>
      </w:r>
      <w:r w:rsidRPr="00312119">
        <w:rPr>
          <w:rFonts w:hint="eastAsia"/>
          <w:sz w:val="32"/>
          <w:szCs w:val="32"/>
        </w:rPr>
        <w:t>海南大学科研诚信档案管理办法</w:t>
      </w:r>
    </w:p>
    <w:p w:rsidR="00EE3E43" w:rsidRPr="00312119" w:rsidRDefault="00EE3E43" w:rsidP="00DE0DE6">
      <w:pPr>
        <w:adjustRightInd w:val="0"/>
        <w:snapToGrid w:val="0"/>
        <w:spacing w:line="480" w:lineRule="auto"/>
        <w:rPr>
          <w:sz w:val="32"/>
          <w:szCs w:val="32"/>
        </w:rPr>
      </w:pPr>
      <w:r w:rsidRPr="00312119">
        <w:rPr>
          <w:sz w:val="32"/>
          <w:szCs w:val="32"/>
        </w:rPr>
        <w:t>7</w:t>
      </w:r>
      <w:r w:rsidRPr="00312119">
        <w:rPr>
          <w:rFonts w:hint="eastAsia"/>
          <w:sz w:val="32"/>
          <w:szCs w:val="32"/>
        </w:rPr>
        <w:t>、海南大学科技成果转化管理办法</w:t>
      </w:r>
    </w:p>
    <w:p w:rsidR="00EE3E43" w:rsidRPr="00312119" w:rsidRDefault="00EE3E43" w:rsidP="00DE0DE6">
      <w:pPr>
        <w:adjustRightInd w:val="0"/>
        <w:snapToGrid w:val="0"/>
        <w:spacing w:line="480" w:lineRule="auto"/>
        <w:rPr>
          <w:sz w:val="32"/>
          <w:szCs w:val="32"/>
        </w:rPr>
      </w:pPr>
      <w:r w:rsidRPr="00312119">
        <w:rPr>
          <w:sz w:val="32"/>
          <w:szCs w:val="32"/>
        </w:rPr>
        <w:t>8</w:t>
      </w:r>
      <w:r w:rsidRPr="00312119">
        <w:rPr>
          <w:rFonts w:hint="eastAsia"/>
          <w:sz w:val="32"/>
          <w:szCs w:val="32"/>
        </w:rPr>
        <w:t>、海南大学专利管理办法</w:t>
      </w:r>
    </w:p>
    <w:p w:rsidR="00EE3E43" w:rsidRPr="00A92934" w:rsidRDefault="00EE3E43" w:rsidP="001F6554">
      <w:pPr>
        <w:adjustRightInd w:val="0"/>
        <w:snapToGrid w:val="0"/>
        <w:spacing w:line="480" w:lineRule="auto"/>
        <w:rPr>
          <w:sz w:val="36"/>
          <w:szCs w:val="36"/>
        </w:rPr>
      </w:pPr>
    </w:p>
    <w:sectPr w:rsidR="00EE3E43" w:rsidRPr="00A92934" w:rsidSect="00236F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E43" w:rsidRDefault="00EE3E43" w:rsidP="001F6554">
      <w:r>
        <w:separator/>
      </w:r>
    </w:p>
  </w:endnote>
  <w:endnote w:type="continuationSeparator" w:id="0">
    <w:p w:rsidR="00EE3E43" w:rsidRDefault="00EE3E43" w:rsidP="001F6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E43" w:rsidRDefault="00EE3E43" w:rsidP="001F6554">
      <w:r>
        <w:separator/>
      </w:r>
    </w:p>
  </w:footnote>
  <w:footnote w:type="continuationSeparator" w:id="0">
    <w:p w:rsidR="00EE3E43" w:rsidRDefault="00EE3E43" w:rsidP="001F65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6554"/>
    <w:rsid w:val="000031E8"/>
    <w:rsid w:val="00010C20"/>
    <w:rsid w:val="00012588"/>
    <w:rsid w:val="000235B8"/>
    <w:rsid w:val="0002666B"/>
    <w:rsid w:val="000332F5"/>
    <w:rsid w:val="0003755D"/>
    <w:rsid w:val="00040BC8"/>
    <w:rsid w:val="0004610C"/>
    <w:rsid w:val="00056173"/>
    <w:rsid w:val="00065CBF"/>
    <w:rsid w:val="000664BB"/>
    <w:rsid w:val="00067066"/>
    <w:rsid w:val="0006724B"/>
    <w:rsid w:val="00072267"/>
    <w:rsid w:val="000766F6"/>
    <w:rsid w:val="00077C85"/>
    <w:rsid w:val="00081DD7"/>
    <w:rsid w:val="00082E62"/>
    <w:rsid w:val="00085ADF"/>
    <w:rsid w:val="0008622D"/>
    <w:rsid w:val="00087207"/>
    <w:rsid w:val="00090C2C"/>
    <w:rsid w:val="00090DAD"/>
    <w:rsid w:val="00093D65"/>
    <w:rsid w:val="00097012"/>
    <w:rsid w:val="000A2809"/>
    <w:rsid w:val="000B6218"/>
    <w:rsid w:val="000C54BF"/>
    <w:rsid w:val="000D29FE"/>
    <w:rsid w:val="000D75A2"/>
    <w:rsid w:val="000D7C19"/>
    <w:rsid w:val="000E6A35"/>
    <w:rsid w:val="000E6BE8"/>
    <w:rsid w:val="000F0C39"/>
    <w:rsid w:val="000F4C56"/>
    <w:rsid w:val="000F6341"/>
    <w:rsid w:val="000F6503"/>
    <w:rsid w:val="001014BD"/>
    <w:rsid w:val="001041E8"/>
    <w:rsid w:val="001054A3"/>
    <w:rsid w:val="00105EA5"/>
    <w:rsid w:val="00112A96"/>
    <w:rsid w:val="00112F62"/>
    <w:rsid w:val="0012141D"/>
    <w:rsid w:val="00122C24"/>
    <w:rsid w:val="001232DF"/>
    <w:rsid w:val="00131B62"/>
    <w:rsid w:val="00133CD4"/>
    <w:rsid w:val="001405EB"/>
    <w:rsid w:val="00144093"/>
    <w:rsid w:val="00146908"/>
    <w:rsid w:val="001471CA"/>
    <w:rsid w:val="001503F8"/>
    <w:rsid w:val="00154B21"/>
    <w:rsid w:val="00156248"/>
    <w:rsid w:val="00170971"/>
    <w:rsid w:val="00174216"/>
    <w:rsid w:val="0018012E"/>
    <w:rsid w:val="001840E9"/>
    <w:rsid w:val="00184F7E"/>
    <w:rsid w:val="00184F9E"/>
    <w:rsid w:val="001869F5"/>
    <w:rsid w:val="001927C5"/>
    <w:rsid w:val="00195216"/>
    <w:rsid w:val="00195C69"/>
    <w:rsid w:val="001A0649"/>
    <w:rsid w:val="001A1F91"/>
    <w:rsid w:val="001A297B"/>
    <w:rsid w:val="001A3E9C"/>
    <w:rsid w:val="001B14AB"/>
    <w:rsid w:val="001B16A4"/>
    <w:rsid w:val="001B25A2"/>
    <w:rsid w:val="001C1B12"/>
    <w:rsid w:val="001C4487"/>
    <w:rsid w:val="001D00DE"/>
    <w:rsid w:val="001D4828"/>
    <w:rsid w:val="001E1227"/>
    <w:rsid w:val="001E2E1C"/>
    <w:rsid w:val="001E5D3E"/>
    <w:rsid w:val="001F11D0"/>
    <w:rsid w:val="001F6554"/>
    <w:rsid w:val="0020106D"/>
    <w:rsid w:val="002023D9"/>
    <w:rsid w:val="00202CB8"/>
    <w:rsid w:val="002035E0"/>
    <w:rsid w:val="002066EA"/>
    <w:rsid w:val="00207F29"/>
    <w:rsid w:val="00211621"/>
    <w:rsid w:val="0023090A"/>
    <w:rsid w:val="002317E4"/>
    <w:rsid w:val="00235905"/>
    <w:rsid w:val="00236F3D"/>
    <w:rsid w:val="00245B18"/>
    <w:rsid w:val="0024741F"/>
    <w:rsid w:val="00247999"/>
    <w:rsid w:val="002536CB"/>
    <w:rsid w:val="00255C8F"/>
    <w:rsid w:val="0025716F"/>
    <w:rsid w:val="002601BC"/>
    <w:rsid w:val="0026739F"/>
    <w:rsid w:val="002727C8"/>
    <w:rsid w:val="00274005"/>
    <w:rsid w:val="0028489D"/>
    <w:rsid w:val="00286CA4"/>
    <w:rsid w:val="0029634C"/>
    <w:rsid w:val="002A7175"/>
    <w:rsid w:val="002B18AB"/>
    <w:rsid w:val="002B1AFE"/>
    <w:rsid w:val="002C12CF"/>
    <w:rsid w:val="002C7827"/>
    <w:rsid w:val="002D509C"/>
    <w:rsid w:val="002E0F39"/>
    <w:rsid w:val="002E45AF"/>
    <w:rsid w:val="002E4C22"/>
    <w:rsid w:val="002F0AFE"/>
    <w:rsid w:val="002F3FFC"/>
    <w:rsid w:val="00300FB9"/>
    <w:rsid w:val="00305901"/>
    <w:rsid w:val="00311183"/>
    <w:rsid w:val="00312119"/>
    <w:rsid w:val="00321434"/>
    <w:rsid w:val="003271EB"/>
    <w:rsid w:val="003271F7"/>
    <w:rsid w:val="00341777"/>
    <w:rsid w:val="0034377E"/>
    <w:rsid w:val="00347601"/>
    <w:rsid w:val="0035249B"/>
    <w:rsid w:val="00356EC8"/>
    <w:rsid w:val="00360F4D"/>
    <w:rsid w:val="00367F76"/>
    <w:rsid w:val="00371C30"/>
    <w:rsid w:val="00380DF1"/>
    <w:rsid w:val="003831D9"/>
    <w:rsid w:val="0039109B"/>
    <w:rsid w:val="00393891"/>
    <w:rsid w:val="00395025"/>
    <w:rsid w:val="00395BC7"/>
    <w:rsid w:val="003A4421"/>
    <w:rsid w:val="003A6C4C"/>
    <w:rsid w:val="003B0E53"/>
    <w:rsid w:val="003B4EA1"/>
    <w:rsid w:val="003C2614"/>
    <w:rsid w:val="003C2EA3"/>
    <w:rsid w:val="003C4BED"/>
    <w:rsid w:val="003C7B04"/>
    <w:rsid w:val="003D31DD"/>
    <w:rsid w:val="003D4436"/>
    <w:rsid w:val="003D4441"/>
    <w:rsid w:val="003D5E3E"/>
    <w:rsid w:val="003D63AE"/>
    <w:rsid w:val="003E268C"/>
    <w:rsid w:val="003E2D46"/>
    <w:rsid w:val="003F2224"/>
    <w:rsid w:val="003F4EEA"/>
    <w:rsid w:val="003F7E54"/>
    <w:rsid w:val="004006E8"/>
    <w:rsid w:val="00401ADA"/>
    <w:rsid w:val="00405ED8"/>
    <w:rsid w:val="0040719A"/>
    <w:rsid w:val="004141E9"/>
    <w:rsid w:val="004177D1"/>
    <w:rsid w:val="00422826"/>
    <w:rsid w:val="00424B8C"/>
    <w:rsid w:val="00435A87"/>
    <w:rsid w:val="00436903"/>
    <w:rsid w:val="0044029D"/>
    <w:rsid w:val="0044668C"/>
    <w:rsid w:val="004470A9"/>
    <w:rsid w:val="00447125"/>
    <w:rsid w:val="00457ABB"/>
    <w:rsid w:val="004639E3"/>
    <w:rsid w:val="00463F18"/>
    <w:rsid w:val="00467D5C"/>
    <w:rsid w:val="00470C74"/>
    <w:rsid w:val="004745BC"/>
    <w:rsid w:val="0048756D"/>
    <w:rsid w:val="0048771B"/>
    <w:rsid w:val="004916BE"/>
    <w:rsid w:val="00493715"/>
    <w:rsid w:val="00493E00"/>
    <w:rsid w:val="00494154"/>
    <w:rsid w:val="004A06A2"/>
    <w:rsid w:val="004A4581"/>
    <w:rsid w:val="004A7429"/>
    <w:rsid w:val="004B5812"/>
    <w:rsid w:val="004C1181"/>
    <w:rsid w:val="004C16DD"/>
    <w:rsid w:val="004C48EC"/>
    <w:rsid w:val="004C68CC"/>
    <w:rsid w:val="004D74A2"/>
    <w:rsid w:val="004E431D"/>
    <w:rsid w:val="004E6A83"/>
    <w:rsid w:val="004F5042"/>
    <w:rsid w:val="004F5EA1"/>
    <w:rsid w:val="005028AA"/>
    <w:rsid w:val="00504572"/>
    <w:rsid w:val="0051202D"/>
    <w:rsid w:val="00515B3A"/>
    <w:rsid w:val="005164B7"/>
    <w:rsid w:val="005168AF"/>
    <w:rsid w:val="00523B57"/>
    <w:rsid w:val="005266E2"/>
    <w:rsid w:val="005428B4"/>
    <w:rsid w:val="005460AA"/>
    <w:rsid w:val="00556C0A"/>
    <w:rsid w:val="00560773"/>
    <w:rsid w:val="0056167E"/>
    <w:rsid w:val="0056391D"/>
    <w:rsid w:val="0057182B"/>
    <w:rsid w:val="0057518B"/>
    <w:rsid w:val="00576700"/>
    <w:rsid w:val="005815DB"/>
    <w:rsid w:val="0058227C"/>
    <w:rsid w:val="005908DB"/>
    <w:rsid w:val="00595CEB"/>
    <w:rsid w:val="005A15B5"/>
    <w:rsid w:val="005A602E"/>
    <w:rsid w:val="005A6E8D"/>
    <w:rsid w:val="005A7266"/>
    <w:rsid w:val="005B0758"/>
    <w:rsid w:val="005B7F4F"/>
    <w:rsid w:val="005C0597"/>
    <w:rsid w:val="005C3819"/>
    <w:rsid w:val="005C4C09"/>
    <w:rsid w:val="005C6BE6"/>
    <w:rsid w:val="005D09D5"/>
    <w:rsid w:val="005D395D"/>
    <w:rsid w:val="005D5F34"/>
    <w:rsid w:val="005E2E55"/>
    <w:rsid w:val="005E2FF4"/>
    <w:rsid w:val="005E57D6"/>
    <w:rsid w:val="005F2259"/>
    <w:rsid w:val="005F4B1A"/>
    <w:rsid w:val="005F5640"/>
    <w:rsid w:val="00601E56"/>
    <w:rsid w:val="00602227"/>
    <w:rsid w:val="0060333C"/>
    <w:rsid w:val="006055FA"/>
    <w:rsid w:val="006059B1"/>
    <w:rsid w:val="00605A41"/>
    <w:rsid w:val="006101FB"/>
    <w:rsid w:val="00610B3A"/>
    <w:rsid w:val="0061182D"/>
    <w:rsid w:val="00611884"/>
    <w:rsid w:val="00615E17"/>
    <w:rsid w:val="00623D90"/>
    <w:rsid w:val="00630DDF"/>
    <w:rsid w:val="0064020C"/>
    <w:rsid w:val="006415B4"/>
    <w:rsid w:val="00642F63"/>
    <w:rsid w:val="00643ECD"/>
    <w:rsid w:val="00644F73"/>
    <w:rsid w:val="006464CD"/>
    <w:rsid w:val="00654F74"/>
    <w:rsid w:val="00655A2A"/>
    <w:rsid w:val="006579F8"/>
    <w:rsid w:val="00660EF7"/>
    <w:rsid w:val="00664CA9"/>
    <w:rsid w:val="00666E91"/>
    <w:rsid w:val="00681355"/>
    <w:rsid w:val="00681A28"/>
    <w:rsid w:val="00681EEA"/>
    <w:rsid w:val="00687AA0"/>
    <w:rsid w:val="00691259"/>
    <w:rsid w:val="006A329C"/>
    <w:rsid w:val="006A4ACE"/>
    <w:rsid w:val="006A56F1"/>
    <w:rsid w:val="006A6B8B"/>
    <w:rsid w:val="006B134F"/>
    <w:rsid w:val="006B246C"/>
    <w:rsid w:val="006B2B3C"/>
    <w:rsid w:val="006B2FBB"/>
    <w:rsid w:val="006B5004"/>
    <w:rsid w:val="006B6467"/>
    <w:rsid w:val="006B6590"/>
    <w:rsid w:val="006C217D"/>
    <w:rsid w:val="006C71F1"/>
    <w:rsid w:val="006D3789"/>
    <w:rsid w:val="006E5C80"/>
    <w:rsid w:val="006E5F46"/>
    <w:rsid w:val="006E781A"/>
    <w:rsid w:val="006F167A"/>
    <w:rsid w:val="006F34C2"/>
    <w:rsid w:val="006F38B6"/>
    <w:rsid w:val="00700501"/>
    <w:rsid w:val="00701517"/>
    <w:rsid w:val="00701EC4"/>
    <w:rsid w:val="007046A2"/>
    <w:rsid w:val="00706378"/>
    <w:rsid w:val="00706D2C"/>
    <w:rsid w:val="00706ED0"/>
    <w:rsid w:val="00714BCC"/>
    <w:rsid w:val="007168E1"/>
    <w:rsid w:val="007231BC"/>
    <w:rsid w:val="007313A9"/>
    <w:rsid w:val="00731C27"/>
    <w:rsid w:val="00733AD3"/>
    <w:rsid w:val="0074220B"/>
    <w:rsid w:val="00742800"/>
    <w:rsid w:val="00750A02"/>
    <w:rsid w:val="00750C25"/>
    <w:rsid w:val="00755454"/>
    <w:rsid w:val="007636CB"/>
    <w:rsid w:val="00763B4B"/>
    <w:rsid w:val="0076425F"/>
    <w:rsid w:val="00764B81"/>
    <w:rsid w:val="007650AF"/>
    <w:rsid w:val="00767B03"/>
    <w:rsid w:val="00770E40"/>
    <w:rsid w:val="00773997"/>
    <w:rsid w:val="00775C66"/>
    <w:rsid w:val="00781BE9"/>
    <w:rsid w:val="00783024"/>
    <w:rsid w:val="007846F2"/>
    <w:rsid w:val="00790A9B"/>
    <w:rsid w:val="00795545"/>
    <w:rsid w:val="00796654"/>
    <w:rsid w:val="007971C5"/>
    <w:rsid w:val="007B2F13"/>
    <w:rsid w:val="007B7F38"/>
    <w:rsid w:val="007C0623"/>
    <w:rsid w:val="007C1018"/>
    <w:rsid w:val="007C67B2"/>
    <w:rsid w:val="00800C01"/>
    <w:rsid w:val="008053AD"/>
    <w:rsid w:val="0080693C"/>
    <w:rsid w:val="00807183"/>
    <w:rsid w:val="00810FD2"/>
    <w:rsid w:val="008205F5"/>
    <w:rsid w:val="00824860"/>
    <w:rsid w:val="00824919"/>
    <w:rsid w:val="00827E7B"/>
    <w:rsid w:val="00832804"/>
    <w:rsid w:val="008333C0"/>
    <w:rsid w:val="00833B7D"/>
    <w:rsid w:val="00847BCF"/>
    <w:rsid w:val="00850ED5"/>
    <w:rsid w:val="00853076"/>
    <w:rsid w:val="0085421B"/>
    <w:rsid w:val="00854B52"/>
    <w:rsid w:val="00862E24"/>
    <w:rsid w:val="00863164"/>
    <w:rsid w:val="00872D55"/>
    <w:rsid w:val="0087538C"/>
    <w:rsid w:val="00886302"/>
    <w:rsid w:val="00887069"/>
    <w:rsid w:val="00887600"/>
    <w:rsid w:val="00890D9E"/>
    <w:rsid w:val="008925D5"/>
    <w:rsid w:val="00894D0C"/>
    <w:rsid w:val="008953C2"/>
    <w:rsid w:val="008A239B"/>
    <w:rsid w:val="008A4181"/>
    <w:rsid w:val="008A71ED"/>
    <w:rsid w:val="008B0478"/>
    <w:rsid w:val="008B069E"/>
    <w:rsid w:val="008C1E2B"/>
    <w:rsid w:val="008C7858"/>
    <w:rsid w:val="008D1053"/>
    <w:rsid w:val="008D14DD"/>
    <w:rsid w:val="008D44EA"/>
    <w:rsid w:val="008D4D35"/>
    <w:rsid w:val="008D5994"/>
    <w:rsid w:val="008D62A0"/>
    <w:rsid w:val="008D7A72"/>
    <w:rsid w:val="008E287F"/>
    <w:rsid w:val="008E3685"/>
    <w:rsid w:val="008E3D87"/>
    <w:rsid w:val="008E4C60"/>
    <w:rsid w:val="008F0264"/>
    <w:rsid w:val="008F6F3B"/>
    <w:rsid w:val="0090734B"/>
    <w:rsid w:val="0090787A"/>
    <w:rsid w:val="009111DD"/>
    <w:rsid w:val="00920BF4"/>
    <w:rsid w:val="0092499F"/>
    <w:rsid w:val="0092600D"/>
    <w:rsid w:val="00930885"/>
    <w:rsid w:val="00931406"/>
    <w:rsid w:val="009352B8"/>
    <w:rsid w:val="00942390"/>
    <w:rsid w:val="00945844"/>
    <w:rsid w:val="0094642A"/>
    <w:rsid w:val="00947B26"/>
    <w:rsid w:val="00950433"/>
    <w:rsid w:val="00980688"/>
    <w:rsid w:val="00980CA6"/>
    <w:rsid w:val="009831B8"/>
    <w:rsid w:val="00991141"/>
    <w:rsid w:val="00992A93"/>
    <w:rsid w:val="00996445"/>
    <w:rsid w:val="009A078B"/>
    <w:rsid w:val="009A7FE2"/>
    <w:rsid w:val="009B5FA5"/>
    <w:rsid w:val="009B7046"/>
    <w:rsid w:val="009C0A6A"/>
    <w:rsid w:val="009C50A9"/>
    <w:rsid w:val="009C5B27"/>
    <w:rsid w:val="009C6BF6"/>
    <w:rsid w:val="009D308B"/>
    <w:rsid w:val="009D3A75"/>
    <w:rsid w:val="009D52DF"/>
    <w:rsid w:val="009D5F21"/>
    <w:rsid w:val="009D7653"/>
    <w:rsid w:val="009D78F7"/>
    <w:rsid w:val="009E1736"/>
    <w:rsid w:val="009E1AEA"/>
    <w:rsid w:val="009E5669"/>
    <w:rsid w:val="009E5B34"/>
    <w:rsid w:val="009E78EC"/>
    <w:rsid w:val="009F02AD"/>
    <w:rsid w:val="009F09CB"/>
    <w:rsid w:val="009F2CA8"/>
    <w:rsid w:val="00A03793"/>
    <w:rsid w:val="00A05258"/>
    <w:rsid w:val="00A07A1E"/>
    <w:rsid w:val="00A14245"/>
    <w:rsid w:val="00A14424"/>
    <w:rsid w:val="00A163C0"/>
    <w:rsid w:val="00A16C0F"/>
    <w:rsid w:val="00A2136B"/>
    <w:rsid w:val="00A25CC9"/>
    <w:rsid w:val="00A26574"/>
    <w:rsid w:val="00A316A5"/>
    <w:rsid w:val="00A34C3F"/>
    <w:rsid w:val="00A36420"/>
    <w:rsid w:val="00A3769F"/>
    <w:rsid w:val="00A46E4A"/>
    <w:rsid w:val="00A47B6F"/>
    <w:rsid w:val="00A50C1A"/>
    <w:rsid w:val="00A55C5B"/>
    <w:rsid w:val="00A5764A"/>
    <w:rsid w:val="00A64676"/>
    <w:rsid w:val="00A71CDA"/>
    <w:rsid w:val="00A75ED2"/>
    <w:rsid w:val="00A76BEF"/>
    <w:rsid w:val="00A76FB7"/>
    <w:rsid w:val="00A91ACB"/>
    <w:rsid w:val="00A92934"/>
    <w:rsid w:val="00A92F8B"/>
    <w:rsid w:val="00AA2E63"/>
    <w:rsid w:val="00AA5AD3"/>
    <w:rsid w:val="00AB2FFE"/>
    <w:rsid w:val="00AB4B34"/>
    <w:rsid w:val="00AB5DDE"/>
    <w:rsid w:val="00AC0D4D"/>
    <w:rsid w:val="00AC1AD9"/>
    <w:rsid w:val="00AC3C93"/>
    <w:rsid w:val="00AD05CB"/>
    <w:rsid w:val="00AD1F85"/>
    <w:rsid w:val="00AD32C5"/>
    <w:rsid w:val="00AD4C21"/>
    <w:rsid w:val="00AD66BC"/>
    <w:rsid w:val="00AE1A65"/>
    <w:rsid w:val="00AF4090"/>
    <w:rsid w:val="00B0017F"/>
    <w:rsid w:val="00B049B3"/>
    <w:rsid w:val="00B13523"/>
    <w:rsid w:val="00B141CF"/>
    <w:rsid w:val="00B21211"/>
    <w:rsid w:val="00B232EA"/>
    <w:rsid w:val="00B23C16"/>
    <w:rsid w:val="00B32CA4"/>
    <w:rsid w:val="00B35719"/>
    <w:rsid w:val="00B37B15"/>
    <w:rsid w:val="00B37CCC"/>
    <w:rsid w:val="00B47188"/>
    <w:rsid w:val="00B51FB5"/>
    <w:rsid w:val="00B52E47"/>
    <w:rsid w:val="00B557D7"/>
    <w:rsid w:val="00B57007"/>
    <w:rsid w:val="00B571D0"/>
    <w:rsid w:val="00B63457"/>
    <w:rsid w:val="00B71048"/>
    <w:rsid w:val="00B744A3"/>
    <w:rsid w:val="00B82A93"/>
    <w:rsid w:val="00B83D80"/>
    <w:rsid w:val="00B847B9"/>
    <w:rsid w:val="00B8608F"/>
    <w:rsid w:val="00B86A89"/>
    <w:rsid w:val="00B95547"/>
    <w:rsid w:val="00B95A97"/>
    <w:rsid w:val="00B95DED"/>
    <w:rsid w:val="00BA4ED2"/>
    <w:rsid w:val="00BC0949"/>
    <w:rsid w:val="00BC14F7"/>
    <w:rsid w:val="00BC43A9"/>
    <w:rsid w:val="00BC5FB7"/>
    <w:rsid w:val="00BD001F"/>
    <w:rsid w:val="00BD2940"/>
    <w:rsid w:val="00BD51B3"/>
    <w:rsid w:val="00BD673D"/>
    <w:rsid w:val="00BD6BFA"/>
    <w:rsid w:val="00BE2EA0"/>
    <w:rsid w:val="00BE6D59"/>
    <w:rsid w:val="00BF4D94"/>
    <w:rsid w:val="00BF502A"/>
    <w:rsid w:val="00BF7161"/>
    <w:rsid w:val="00C00125"/>
    <w:rsid w:val="00C0020E"/>
    <w:rsid w:val="00C07B56"/>
    <w:rsid w:val="00C22395"/>
    <w:rsid w:val="00C22502"/>
    <w:rsid w:val="00C22892"/>
    <w:rsid w:val="00C22957"/>
    <w:rsid w:val="00C26F20"/>
    <w:rsid w:val="00C27F27"/>
    <w:rsid w:val="00C3062C"/>
    <w:rsid w:val="00C414E8"/>
    <w:rsid w:val="00C426F1"/>
    <w:rsid w:val="00C45826"/>
    <w:rsid w:val="00C5016F"/>
    <w:rsid w:val="00C5413C"/>
    <w:rsid w:val="00C54FF9"/>
    <w:rsid w:val="00C61550"/>
    <w:rsid w:val="00C66515"/>
    <w:rsid w:val="00C675FA"/>
    <w:rsid w:val="00C73AB3"/>
    <w:rsid w:val="00C776C1"/>
    <w:rsid w:val="00C95560"/>
    <w:rsid w:val="00C95F0C"/>
    <w:rsid w:val="00CA13F8"/>
    <w:rsid w:val="00CA1E25"/>
    <w:rsid w:val="00CA30C5"/>
    <w:rsid w:val="00CB1DA9"/>
    <w:rsid w:val="00CB323D"/>
    <w:rsid w:val="00CB46CA"/>
    <w:rsid w:val="00CB6D2E"/>
    <w:rsid w:val="00CC173E"/>
    <w:rsid w:val="00CC531D"/>
    <w:rsid w:val="00CC5875"/>
    <w:rsid w:val="00CC7972"/>
    <w:rsid w:val="00CD0322"/>
    <w:rsid w:val="00CE4718"/>
    <w:rsid w:val="00CF3AFF"/>
    <w:rsid w:val="00CF4845"/>
    <w:rsid w:val="00CF599D"/>
    <w:rsid w:val="00CF60D1"/>
    <w:rsid w:val="00D01272"/>
    <w:rsid w:val="00D11864"/>
    <w:rsid w:val="00D12E0B"/>
    <w:rsid w:val="00D13BDC"/>
    <w:rsid w:val="00D15E46"/>
    <w:rsid w:val="00D1726E"/>
    <w:rsid w:val="00D172AD"/>
    <w:rsid w:val="00D176B2"/>
    <w:rsid w:val="00D17E1A"/>
    <w:rsid w:val="00D20452"/>
    <w:rsid w:val="00D20CC2"/>
    <w:rsid w:val="00D31D52"/>
    <w:rsid w:val="00D3716A"/>
    <w:rsid w:val="00D4314B"/>
    <w:rsid w:val="00D54E50"/>
    <w:rsid w:val="00D569D4"/>
    <w:rsid w:val="00D61B67"/>
    <w:rsid w:val="00D63447"/>
    <w:rsid w:val="00D65EF6"/>
    <w:rsid w:val="00D720C6"/>
    <w:rsid w:val="00D72427"/>
    <w:rsid w:val="00D72D19"/>
    <w:rsid w:val="00D84D14"/>
    <w:rsid w:val="00D85A13"/>
    <w:rsid w:val="00D92134"/>
    <w:rsid w:val="00D92F54"/>
    <w:rsid w:val="00DA074B"/>
    <w:rsid w:val="00DA30EB"/>
    <w:rsid w:val="00DA43AF"/>
    <w:rsid w:val="00DB4BE9"/>
    <w:rsid w:val="00DB7D4D"/>
    <w:rsid w:val="00DD070E"/>
    <w:rsid w:val="00DD2F35"/>
    <w:rsid w:val="00DE0DE6"/>
    <w:rsid w:val="00DE49D9"/>
    <w:rsid w:val="00DF1B7A"/>
    <w:rsid w:val="00E00666"/>
    <w:rsid w:val="00E00EEC"/>
    <w:rsid w:val="00E01DB5"/>
    <w:rsid w:val="00E06F82"/>
    <w:rsid w:val="00E1036C"/>
    <w:rsid w:val="00E16524"/>
    <w:rsid w:val="00E22C3F"/>
    <w:rsid w:val="00E26B72"/>
    <w:rsid w:val="00E30F8F"/>
    <w:rsid w:val="00E37254"/>
    <w:rsid w:val="00E40FC0"/>
    <w:rsid w:val="00E422B7"/>
    <w:rsid w:val="00E446A5"/>
    <w:rsid w:val="00E4474B"/>
    <w:rsid w:val="00E479E1"/>
    <w:rsid w:val="00E50FA8"/>
    <w:rsid w:val="00E517D3"/>
    <w:rsid w:val="00E522D8"/>
    <w:rsid w:val="00E562DD"/>
    <w:rsid w:val="00E60DBB"/>
    <w:rsid w:val="00E62244"/>
    <w:rsid w:val="00E6560F"/>
    <w:rsid w:val="00E65C5A"/>
    <w:rsid w:val="00E70BE0"/>
    <w:rsid w:val="00E72CCB"/>
    <w:rsid w:val="00E74261"/>
    <w:rsid w:val="00E750F1"/>
    <w:rsid w:val="00E76616"/>
    <w:rsid w:val="00E772A3"/>
    <w:rsid w:val="00E8049F"/>
    <w:rsid w:val="00E8164F"/>
    <w:rsid w:val="00E82989"/>
    <w:rsid w:val="00E83258"/>
    <w:rsid w:val="00E83A79"/>
    <w:rsid w:val="00E847F1"/>
    <w:rsid w:val="00E925D7"/>
    <w:rsid w:val="00E927AA"/>
    <w:rsid w:val="00E94BB0"/>
    <w:rsid w:val="00EA4F20"/>
    <w:rsid w:val="00EB00CB"/>
    <w:rsid w:val="00EB190C"/>
    <w:rsid w:val="00EC03B7"/>
    <w:rsid w:val="00EC17F7"/>
    <w:rsid w:val="00EC2221"/>
    <w:rsid w:val="00EC5B24"/>
    <w:rsid w:val="00EC5B2C"/>
    <w:rsid w:val="00EC68D1"/>
    <w:rsid w:val="00EC7028"/>
    <w:rsid w:val="00ED085B"/>
    <w:rsid w:val="00ED731D"/>
    <w:rsid w:val="00EE12A8"/>
    <w:rsid w:val="00EE17B0"/>
    <w:rsid w:val="00EE3E43"/>
    <w:rsid w:val="00EE6039"/>
    <w:rsid w:val="00EF1C17"/>
    <w:rsid w:val="00EF705F"/>
    <w:rsid w:val="00F01167"/>
    <w:rsid w:val="00F02F02"/>
    <w:rsid w:val="00F04947"/>
    <w:rsid w:val="00F04D11"/>
    <w:rsid w:val="00F05636"/>
    <w:rsid w:val="00F063C7"/>
    <w:rsid w:val="00F1029C"/>
    <w:rsid w:val="00F113BD"/>
    <w:rsid w:val="00F154EB"/>
    <w:rsid w:val="00F16539"/>
    <w:rsid w:val="00F209B0"/>
    <w:rsid w:val="00F2624D"/>
    <w:rsid w:val="00F269C1"/>
    <w:rsid w:val="00F3388E"/>
    <w:rsid w:val="00F33A1D"/>
    <w:rsid w:val="00F41D68"/>
    <w:rsid w:val="00F46680"/>
    <w:rsid w:val="00F55A80"/>
    <w:rsid w:val="00F56598"/>
    <w:rsid w:val="00F60539"/>
    <w:rsid w:val="00F61E84"/>
    <w:rsid w:val="00F620E0"/>
    <w:rsid w:val="00F63E8E"/>
    <w:rsid w:val="00F65E09"/>
    <w:rsid w:val="00F77D30"/>
    <w:rsid w:val="00F85D97"/>
    <w:rsid w:val="00F868EB"/>
    <w:rsid w:val="00F93275"/>
    <w:rsid w:val="00F93304"/>
    <w:rsid w:val="00F93FDE"/>
    <w:rsid w:val="00F957C1"/>
    <w:rsid w:val="00FA0C61"/>
    <w:rsid w:val="00FA28BC"/>
    <w:rsid w:val="00FA4C74"/>
    <w:rsid w:val="00FB158C"/>
    <w:rsid w:val="00FC02B2"/>
    <w:rsid w:val="00FC68E3"/>
    <w:rsid w:val="00FD6764"/>
    <w:rsid w:val="00FE2A19"/>
    <w:rsid w:val="00FF1C6C"/>
    <w:rsid w:val="00FF1E54"/>
    <w:rsid w:val="00FF49A6"/>
    <w:rsid w:val="00FF5E83"/>
    <w:rsid w:val="00FF601A"/>
    <w:rsid w:val="00FF7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F3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F65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F655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1F65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F6554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24</Words>
  <Characters>140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郭强</dc:creator>
  <cp:keywords/>
  <dc:description/>
  <cp:lastModifiedBy>洪玉珍</cp:lastModifiedBy>
  <cp:revision>5</cp:revision>
  <cp:lastPrinted>2017-05-12T03:18:00Z</cp:lastPrinted>
  <dcterms:created xsi:type="dcterms:W3CDTF">2017-05-10T08:50:00Z</dcterms:created>
  <dcterms:modified xsi:type="dcterms:W3CDTF">2017-05-12T03:19:00Z</dcterms:modified>
</cp:coreProperties>
</file>