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953" w:rsidRPr="005316B1" w:rsidRDefault="00094953" w:rsidP="00582F85">
      <w:pPr>
        <w:jc w:val="center"/>
        <w:rPr>
          <w:b/>
          <w:bCs/>
          <w:sz w:val="36"/>
          <w:szCs w:val="36"/>
        </w:rPr>
      </w:pPr>
      <w:r w:rsidRPr="005316B1">
        <w:rPr>
          <w:rFonts w:hint="eastAsia"/>
          <w:b/>
          <w:bCs/>
          <w:sz w:val="36"/>
          <w:szCs w:val="36"/>
        </w:rPr>
        <w:t>科研处科研项目报账知情书</w:t>
      </w:r>
    </w:p>
    <w:p w:rsidR="00094953" w:rsidRPr="00582F85" w:rsidRDefault="00094953" w:rsidP="00582F85">
      <w:pPr>
        <w:jc w:val="center"/>
        <w:rPr>
          <w:rFonts w:ascii="仿宋" w:eastAsia="仿宋" w:hAnsi="仿宋"/>
          <w:b/>
          <w:bCs/>
          <w:sz w:val="32"/>
          <w:szCs w:val="32"/>
        </w:rPr>
      </w:pPr>
    </w:p>
    <w:p w:rsidR="00094953" w:rsidRPr="000D0408" w:rsidRDefault="00094953">
      <w:pPr>
        <w:rPr>
          <w:rFonts w:ascii="仿宋" w:eastAsia="仿宋" w:hAnsi="仿宋"/>
          <w:sz w:val="32"/>
          <w:szCs w:val="32"/>
        </w:rPr>
      </w:pPr>
      <w:r w:rsidRPr="000D0408">
        <w:rPr>
          <w:rFonts w:ascii="仿宋" w:eastAsia="仿宋" w:hAnsi="仿宋" w:hint="eastAsia"/>
          <w:sz w:val="32"/>
          <w:szCs w:val="32"/>
        </w:rPr>
        <w:t>作为科研项目负责人我已知晓并同意以下表述：</w:t>
      </w:r>
    </w:p>
    <w:p w:rsidR="00094953" w:rsidRPr="000D0408" w:rsidRDefault="00094953">
      <w:pPr>
        <w:rPr>
          <w:rFonts w:ascii="仿宋" w:eastAsia="仿宋" w:hAnsi="仿宋"/>
          <w:sz w:val="32"/>
          <w:szCs w:val="32"/>
        </w:rPr>
      </w:pPr>
    </w:p>
    <w:p w:rsidR="00094953" w:rsidRPr="000D0408" w:rsidRDefault="00094953">
      <w:pPr>
        <w:rPr>
          <w:rFonts w:ascii="仿宋" w:eastAsia="仿宋" w:hAnsi="仿宋"/>
          <w:sz w:val="32"/>
          <w:szCs w:val="32"/>
        </w:rPr>
      </w:pPr>
      <w:r w:rsidRPr="000D0408">
        <w:rPr>
          <w:rFonts w:ascii="仿宋" w:eastAsia="仿宋" w:hAnsi="仿宋"/>
          <w:sz w:val="32"/>
          <w:szCs w:val="32"/>
        </w:rPr>
        <w:t xml:space="preserve">    </w:t>
      </w:r>
      <w:r w:rsidRPr="000D0408">
        <w:rPr>
          <w:rFonts w:ascii="仿宋" w:eastAsia="仿宋" w:hAnsi="仿宋" w:hint="eastAsia"/>
          <w:sz w:val="32"/>
          <w:szCs w:val="32"/>
        </w:rPr>
        <w:t>本人确认本次报账中所有票据真实可靠，无弄虚作假；没有票据的，其支出真实可靠，所有支出均为本项目研究工作所必须。</w:t>
      </w:r>
    </w:p>
    <w:p w:rsidR="00094953" w:rsidRPr="000D0408" w:rsidRDefault="00094953">
      <w:pPr>
        <w:rPr>
          <w:rFonts w:ascii="仿宋" w:eastAsia="仿宋" w:hAnsi="仿宋"/>
          <w:sz w:val="32"/>
          <w:szCs w:val="32"/>
        </w:rPr>
      </w:pPr>
    </w:p>
    <w:p w:rsidR="00094953" w:rsidRPr="000D0408" w:rsidRDefault="00094953">
      <w:pPr>
        <w:rPr>
          <w:rFonts w:ascii="仿宋" w:eastAsia="仿宋" w:hAnsi="仿宋"/>
          <w:sz w:val="32"/>
          <w:szCs w:val="32"/>
        </w:rPr>
      </w:pPr>
      <w:r w:rsidRPr="000D0408">
        <w:rPr>
          <w:rFonts w:ascii="仿宋" w:eastAsia="仿宋" w:hAnsi="仿宋"/>
          <w:sz w:val="32"/>
          <w:szCs w:val="32"/>
        </w:rPr>
        <w:t xml:space="preserve">    </w:t>
      </w:r>
      <w:r w:rsidRPr="000D0408">
        <w:rPr>
          <w:rFonts w:ascii="仿宋" w:eastAsia="仿宋" w:hAnsi="仿宋" w:hint="eastAsia"/>
          <w:sz w:val="32"/>
          <w:szCs w:val="32"/>
        </w:rPr>
        <w:t>本人可以在三年内提供本次报账材料中有关固定资产的存放地点和使用人的准确信息，可以提供耗材的使用情况说明，可以提供学术会议相关一手资料和现场照片等，以备各相关部门的检查和审查。</w:t>
      </w:r>
    </w:p>
    <w:p w:rsidR="00094953" w:rsidRPr="000D0408" w:rsidRDefault="00094953">
      <w:pPr>
        <w:rPr>
          <w:rFonts w:ascii="仿宋" w:eastAsia="仿宋" w:hAnsi="仿宋"/>
          <w:sz w:val="32"/>
          <w:szCs w:val="32"/>
        </w:rPr>
      </w:pPr>
    </w:p>
    <w:p w:rsidR="00094953" w:rsidRPr="000D0408" w:rsidRDefault="00094953">
      <w:pPr>
        <w:rPr>
          <w:rFonts w:ascii="仿宋" w:eastAsia="仿宋" w:hAnsi="仿宋"/>
          <w:sz w:val="32"/>
          <w:szCs w:val="32"/>
        </w:rPr>
      </w:pPr>
      <w:r w:rsidRPr="000D0408">
        <w:rPr>
          <w:rFonts w:ascii="仿宋" w:eastAsia="仿宋" w:hAnsi="仿宋"/>
          <w:sz w:val="32"/>
          <w:szCs w:val="32"/>
        </w:rPr>
        <w:t xml:space="preserve">    </w:t>
      </w:r>
      <w:r w:rsidRPr="000D0408">
        <w:rPr>
          <w:rFonts w:ascii="仿宋" w:eastAsia="仿宋" w:hAnsi="仿宋" w:hint="eastAsia"/>
          <w:sz w:val="32"/>
          <w:szCs w:val="32"/>
        </w:rPr>
        <w:t>本人承诺本次津贴分配经过了项目组充分协商，分配额度参照了市场同类人员工资标准，没有大幅度提高等现象；对于市场上没有参照标准的高水平创造性劳动，本人确保其体现了科研人员的真实劳动价值，没有虚夸情况。</w:t>
      </w:r>
    </w:p>
    <w:sectPr w:rsidR="00094953" w:rsidRPr="000D0408" w:rsidSect="00236F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953" w:rsidRDefault="00094953" w:rsidP="00E95CA5">
      <w:r>
        <w:separator/>
      </w:r>
    </w:p>
  </w:endnote>
  <w:endnote w:type="continuationSeparator" w:id="0">
    <w:p w:rsidR="00094953" w:rsidRDefault="00094953" w:rsidP="00E95C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953" w:rsidRDefault="00094953" w:rsidP="00E95CA5">
      <w:r>
        <w:separator/>
      </w:r>
    </w:p>
  </w:footnote>
  <w:footnote w:type="continuationSeparator" w:id="0">
    <w:p w:rsidR="00094953" w:rsidRDefault="00094953" w:rsidP="00E95C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CA5"/>
    <w:rsid w:val="00010C20"/>
    <w:rsid w:val="0002666B"/>
    <w:rsid w:val="000332F5"/>
    <w:rsid w:val="00036AC2"/>
    <w:rsid w:val="0003755D"/>
    <w:rsid w:val="00056173"/>
    <w:rsid w:val="00065CBF"/>
    <w:rsid w:val="000664BB"/>
    <w:rsid w:val="00067066"/>
    <w:rsid w:val="00072267"/>
    <w:rsid w:val="000766F6"/>
    <w:rsid w:val="00077C85"/>
    <w:rsid w:val="00082E62"/>
    <w:rsid w:val="00085ADF"/>
    <w:rsid w:val="0008622D"/>
    <w:rsid w:val="00090C2C"/>
    <w:rsid w:val="00094953"/>
    <w:rsid w:val="000A0410"/>
    <w:rsid w:val="000A7A9B"/>
    <w:rsid w:val="000B0D3B"/>
    <w:rsid w:val="000C54BF"/>
    <w:rsid w:val="000D0408"/>
    <w:rsid w:val="000D75A2"/>
    <w:rsid w:val="000E67E8"/>
    <w:rsid w:val="000E6A35"/>
    <w:rsid w:val="000E6BE8"/>
    <w:rsid w:val="000F6341"/>
    <w:rsid w:val="000F6503"/>
    <w:rsid w:val="001014BD"/>
    <w:rsid w:val="001041E8"/>
    <w:rsid w:val="001054A3"/>
    <w:rsid w:val="001128F0"/>
    <w:rsid w:val="0012141D"/>
    <w:rsid w:val="00122C24"/>
    <w:rsid w:val="00133CD4"/>
    <w:rsid w:val="00144093"/>
    <w:rsid w:val="00146908"/>
    <w:rsid w:val="001471CA"/>
    <w:rsid w:val="001503F8"/>
    <w:rsid w:val="00156248"/>
    <w:rsid w:val="001840E9"/>
    <w:rsid w:val="00184F9E"/>
    <w:rsid w:val="001927C5"/>
    <w:rsid w:val="00195216"/>
    <w:rsid w:val="00195C69"/>
    <w:rsid w:val="001A0649"/>
    <w:rsid w:val="001A1F91"/>
    <w:rsid w:val="001B14AB"/>
    <w:rsid w:val="001B16A4"/>
    <w:rsid w:val="001B25A2"/>
    <w:rsid w:val="001C1B12"/>
    <w:rsid w:val="001C4487"/>
    <w:rsid w:val="001D4828"/>
    <w:rsid w:val="001E2E1C"/>
    <w:rsid w:val="001F11D0"/>
    <w:rsid w:val="0020106D"/>
    <w:rsid w:val="002035E0"/>
    <w:rsid w:val="002066EA"/>
    <w:rsid w:val="00207F29"/>
    <w:rsid w:val="00211621"/>
    <w:rsid w:val="002261B0"/>
    <w:rsid w:val="0023090A"/>
    <w:rsid w:val="00236F3D"/>
    <w:rsid w:val="0024741F"/>
    <w:rsid w:val="00247999"/>
    <w:rsid w:val="0025716F"/>
    <w:rsid w:val="0026739F"/>
    <w:rsid w:val="00274005"/>
    <w:rsid w:val="0028489D"/>
    <w:rsid w:val="00286CA4"/>
    <w:rsid w:val="0029046B"/>
    <w:rsid w:val="0029634C"/>
    <w:rsid w:val="002A7175"/>
    <w:rsid w:val="002B1AFE"/>
    <w:rsid w:val="002C7827"/>
    <w:rsid w:val="002F0AFE"/>
    <w:rsid w:val="00300FB9"/>
    <w:rsid w:val="00305901"/>
    <w:rsid w:val="003271F7"/>
    <w:rsid w:val="00341777"/>
    <w:rsid w:val="00356EC8"/>
    <w:rsid w:val="00367F76"/>
    <w:rsid w:val="003831D9"/>
    <w:rsid w:val="00395BC7"/>
    <w:rsid w:val="003B0E53"/>
    <w:rsid w:val="003C2614"/>
    <w:rsid w:val="003C4BED"/>
    <w:rsid w:val="003D31DD"/>
    <w:rsid w:val="003D4436"/>
    <w:rsid w:val="003D51C0"/>
    <w:rsid w:val="003D63AE"/>
    <w:rsid w:val="003E268C"/>
    <w:rsid w:val="003E2D46"/>
    <w:rsid w:val="003F2224"/>
    <w:rsid w:val="003F7E54"/>
    <w:rsid w:val="00405ED8"/>
    <w:rsid w:val="0040719A"/>
    <w:rsid w:val="004141E9"/>
    <w:rsid w:val="00422826"/>
    <w:rsid w:val="00424B8C"/>
    <w:rsid w:val="00436903"/>
    <w:rsid w:val="0044668C"/>
    <w:rsid w:val="00447125"/>
    <w:rsid w:val="00470C74"/>
    <w:rsid w:val="004745BC"/>
    <w:rsid w:val="00486BB3"/>
    <w:rsid w:val="0048756D"/>
    <w:rsid w:val="0048771B"/>
    <w:rsid w:val="00493715"/>
    <w:rsid w:val="00493E00"/>
    <w:rsid w:val="00494154"/>
    <w:rsid w:val="004A06A2"/>
    <w:rsid w:val="004C16DD"/>
    <w:rsid w:val="004C48EC"/>
    <w:rsid w:val="004C68CC"/>
    <w:rsid w:val="004D74A2"/>
    <w:rsid w:val="004E431D"/>
    <w:rsid w:val="004F5EA1"/>
    <w:rsid w:val="005028AA"/>
    <w:rsid w:val="00504572"/>
    <w:rsid w:val="00515B3A"/>
    <w:rsid w:val="005164B7"/>
    <w:rsid w:val="005266E2"/>
    <w:rsid w:val="005316B1"/>
    <w:rsid w:val="005428B4"/>
    <w:rsid w:val="00560773"/>
    <w:rsid w:val="0057182B"/>
    <w:rsid w:val="005815DB"/>
    <w:rsid w:val="0058227C"/>
    <w:rsid w:val="00582F85"/>
    <w:rsid w:val="00595CEB"/>
    <w:rsid w:val="005A15B5"/>
    <w:rsid w:val="005A7266"/>
    <w:rsid w:val="005B7F4F"/>
    <w:rsid w:val="005C3819"/>
    <w:rsid w:val="005C6BE6"/>
    <w:rsid w:val="005D395D"/>
    <w:rsid w:val="005E2E55"/>
    <w:rsid w:val="005F2259"/>
    <w:rsid w:val="005F36FD"/>
    <w:rsid w:val="00602227"/>
    <w:rsid w:val="006055FA"/>
    <w:rsid w:val="006059B1"/>
    <w:rsid w:val="00610B3A"/>
    <w:rsid w:val="00611884"/>
    <w:rsid w:val="00615E17"/>
    <w:rsid w:val="00623D90"/>
    <w:rsid w:val="0064020C"/>
    <w:rsid w:val="00642F63"/>
    <w:rsid w:val="00643ECD"/>
    <w:rsid w:val="00654F74"/>
    <w:rsid w:val="00655A2A"/>
    <w:rsid w:val="00681355"/>
    <w:rsid w:val="00681EEA"/>
    <w:rsid w:val="00687AA0"/>
    <w:rsid w:val="006A4ACE"/>
    <w:rsid w:val="006A6B8B"/>
    <w:rsid w:val="006B246C"/>
    <w:rsid w:val="006B2B3C"/>
    <w:rsid w:val="006B2FBB"/>
    <w:rsid w:val="006D3789"/>
    <w:rsid w:val="006E5F46"/>
    <w:rsid w:val="006E781A"/>
    <w:rsid w:val="006F167A"/>
    <w:rsid w:val="00700501"/>
    <w:rsid w:val="00701517"/>
    <w:rsid w:val="007046A2"/>
    <w:rsid w:val="00706378"/>
    <w:rsid w:val="00706D2C"/>
    <w:rsid w:val="00714BCC"/>
    <w:rsid w:val="007168E1"/>
    <w:rsid w:val="00721333"/>
    <w:rsid w:val="007231BC"/>
    <w:rsid w:val="007313A9"/>
    <w:rsid w:val="00731C27"/>
    <w:rsid w:val="00733AD3"/>
    <w:rsid w:val="0074220B"/>
    <w:rsid w:val="00742800"/>
    <w:rsid w:val="00750A02"/>
    <w:rsid w:val="00750C25"/>
    <w:rsid w:val="007636CB"/>
    <w:rsid w:val="00763B4B"/>
    <w:rsid w:val="007650AF"/>
    <w:rsid w:val="00767B03"/>
    <w:rsid w:val="00770E40"/>
    <w:rsid w:val="00773997"/>
    <w:rsid w:val="00781BE9"/>
    <w:rsid w:val="00795545"/>
    <w:rsid w:val="00796654"/>
    <w:rsid w:val="007B7F38"/>
    <w:rsid w:val="007C0623"/>
    <w:rsid w:val="007C67B2"/>
    <w:rsid w:val="00807183"/>
    <w:rsid w:val="00824860"/>
    <w:rsid w:val="00824919"/>
    <w:rsid w:val="00833B7D"/>
    <w:rsid w:val="00847BCF"/>
    <w:rsid w:val="00850ED5"/>
    <w:rsid w:val="00853076"/>
    <w:rsid w:val="0085421B"/>
    <w:rsid w:val="00863164"/>
    <w:rsid w:val="00872D55"/>
    <w:rsid w:val="008925D5"/>
    <w:rsid w:val="008A239B"/>
    <w:rsid w:val="008B069E"/>
    <w:rsid w:val="008C1E2B"/>
    <w:rsid w:val="008C7858"/>
    <w:rsid w:val="008D1053"/>
    <w:rsid w:val="008D5994"/>
    <w:rsid w:val="008E287F"/>
    <w:rsid w:val="008E3685"/>
    <w:rsid w:val="008E3D87"/>
    <w:rsid w:val="008E4C60"/>
    <w:rsid w:val="008F53EC"/>
    <w:rsid w:val="0090734B"/>
    <w:rsid w:val="00920BF4"/>
    <w:rsid w:val="009245F1"/>
    <w:rsid w:val="0094642A"/>
    <w:rsid w:val="00980688"/>
    <w:rsid w:val="00980CA6"/>
    <w:rsid w:val="009831B8"/>
    <w:rsid w:val="00992A93"/>
    <w:rsid w:val="009A078B"/>
    <w:rsid w:val="009B5FA5"/>
    <w:rsid w:val="009C50A9"/>
    <w:rsid w:val="009D308B"/>
    <w:rsid w:val="009D52DF"/>
    <w:rsid w:val="009D7653"/>
    <w:rsid w:val="009E233A"/>
    <w:rsid w:val="009F02AD"/>
    <w:rsid w:val="009F09CB"/>
    <w:rsid w:val="00A03793"/>
    <w:rsid w:val="00A05258"/>
    <w:rsid w:val="00A07A1E"/>
    <w:rsid w:val="00A14245"/>
    <w:rsid w:val="00A16C0F"/>
    <w:rsid w:val="00A2136B"/>
    <w:rsid w:val="00A25CC9"/>
    <w:rsid w:val="00A316A5"/>
    <w:rsid w:val="00A36420"/>
    <w:rsid w:val="00A47B6F"/>
    <w:rsid w:val="00A5764A"/>
    <w:rsid w:val="00A64676"/>
    <w:rsid w:val="00A75ED2"/>
    <w:rsid w:val="00A76FB7"/>
    <w:rsid w:val="00A92F8B"/>
    <w:rsid w:val="00AB2FFE"/>
    <w:rsid w:val="00AB4B34"/>
    <w:rsid w:val="00AB5DDE"/>
    <w:rsid w:val="00AD05CB"/>
    <w:rsid w:val="00AD4C21"/>
    <w:rsid w:val="00AE1A65"/>
    <w:rsid w:val="00B049B3"/>
    <w:rsid w:val="00B13523"/>
    <w:rsid w:val="00B232EA"/>
    <w:rsid w:val="00B23C16"/>
    <w:rsid w:val="00B35719"/>
    <w:rsid w:val="00B40B67"/>
    <w:rsid w:val="00B51FB5"/>
    <w:rsid w:val="00B557D7"/>
    <w:rsid w:val="00B71048"/>
    <w:rsid w:val="00B83D80"/>
    <w:rsid w:val="00B847B9"/>
    <w:rsid w:val="00B8608F"/>
    <w:rsid w:val="00B95547"/>
    <w:rsid w:val="00B95A97"/>
    <w:rsid w:val="00BA4ED2"/>
    <w:rsid w:val="00BC14F7"/>
    <w:rsid w:val="00BC5FB7"/>
    <w:rsid w:val="00BD2940"/>
    <w:rsid w:val="00BD51B3"/>
    <w:rsid w:val="00BF4D94"/>
    <w:rsid w:val="00C0020E"/>
    <w:rsid w:val="00C07B56"/>
    <w:rsid w:val="00C22395"/>
    <w:rsid w:val="00C22892"/>
    <w:rsid w:val="00C22957"/>
    <w:rsid w:val="00C3062C"/>
    <w:rsid w:val="00C45826"/>
    <w:rsid w:val="00C61550"/>
    <w:rsid w:val="00C66515"/>
    <w:rsid w:val="00C73AB3"/>
    <w:rsid w:val="00C776C1"/>
    <w:rsid w:val="00C878FC"/>
    <w:rsid w:val="00CA30C5"/>
    <w:rsid w:val="00CB1DA9"/>
    <w:rsid w:val="00CB323D"/>
    <w:rsid w:val="00CB46CA"/>
    <w:rsid w:val="00CB6D2E"/>
    <w:rsid w:val="00CC5875"/>
    <w:rsid w:val="00CD0322"/>
    <w:rsid w:val="00CF4845"/>
    <w:rsid w:val="00CF599D"/>
    <w:rsid w:val="00D01272"/>
    <w:rsid w:val="00D12E0B"/>
    <w:rsid w:val="00D1726E"/>
    <w:rsid w:val="00D176B2"/>
    <w:rsid w:val="00D17E1A"/>
    <w:rsid w:val="00D20452"/>
    <w:rsid w:val="00D31D52"/>
    <w:rsid w:val="00D3716A"/>
    <w:rsid w:val="00D54E50"/>
    <w:rsid w:val="00D61B67"/>
    <w:rsid w:val="00D63447"/>
    <w:rsid w:val="00D65EF6"/>
    <w:rsid w:val="00D72427"/>
    <w:rsid w:val="00D72D19"/>
    <w:rsid w:val="00D84D14"/>
    <w:rsid w:val="00D85A13"/>
    <w:rsid w:val="00D9657E"/>
    <w:rsid w:val="00DA43AF"/>
    <w:rsid w:val="00DB7D4D"/>
    <w:rsid w:val="00DD070E"/>
    <w:rsid w:val="00DD2F35"/>
    <w:rsid w:val="00DE49D9"/>
    <w:rsid w:val="00DF39DC"/>
    <w:rsid w:val="00E01DB5"/>
    <w:rsid w:val="00E16524"/>
    <w:rsid w:val="00E26B72"/>
    <w:rsid w:val="00E30F8F"/>
    <w:rsid w:val="00E37254"/>
    <w:rsid w:val="00E422B7"/>
    <w:rsid w:val="00E446A5"/>
    <w:rsid w:val="00E50FA8"/>
    <w:rsid w:val="00E522D8"/>
    <w:rsid w:val="00E562DD"/>
    <w:rsid w:val="00E62244"/>
    <w:rsid w:val="00E6560F"/>
    <w:rsid w:val="00E76616"/>
    <w:rsid w:val="00E772A3"/>
    <w:rsid w:val="00E8164F"/>
    <w:rsid w:val="00E82989"/>
    <w:rsid w:val="00E83258"/>
    <w:rsid w:val="00E83A79"/>
    <w:rsid w:val="00E847F1"/>
    <w:rsid w:val="00E95CA5"/>
    <w:rsid w:val="00EA4F20"/>
    <w:rsid w:val="00EB00CB"/>
    <w:rsid w:val="00EB190C"/>
    <w:rsid w:val="00EC17F7"/>
    <w:rsid w:val="00EC2221"/>
    <w:rsid w:val="00EC7028"/>
    <w:rsid w:val="00ED085B"/>
    <w:rsid w:val="00ED731D"/>
    <w:rsid w:val="00EE12A8"/>
    <w:rsid w:val="00EE6B89"/>
    <w:rsid w:val="00F02F02"/>
    <w:rsid w:val="00F04D11"/>
    <w:rsid w:val="00F05636"/>
    <w:rsid w:val="00F1029C"/>
    <w:rsid w:val="00F16539"/>
    <w:rsid w:val="00F17D11"/>
    <w:rsid w:val="00F3388E"/>
    <w:rsid w:val="00F33A1D"/>
    <w:rsid w:val="00F619E3"/>
    <w:rsid w:val="00F620E0"/>
    <w:rsid w:val="00F63E8E"/>
    <w:rsid w:val="00F65E09"/>
    <w:rsid w:val="00F77D30"/>
    <w:rsid w:val="00F93275"/>
    <w:rsid w:val="00F93304"/>
    <w:rsid w:val="00F957C1"/>
    <w:rsid w:val="00FA0C61"/>
    <w:rsid w:val="00FA132A"/>
    <w:rsid w:val="00FB158C"/>
    <w:rsid w:val="00FC02B2"/>
    <w:rsid w:val="00FC68E3"/>
    <w:rsid w:val="00FD6764"/>
    <w:rsid w:val="00FD6DF8"/>
    <w:rsid w:val="00FF49A6"/>
    <w:rsid w:val="00FF5E83"/>
    <w:rsid w:val="00FF601A"/>
    <w:rsid w:val="00FF71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F3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95C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95CA5"/>
    <w:rPr>
      <w:rFonts w:cs="Times New Roman"/>
      <w:sz w:val="18"/>
      <w:szCs w:val="18"/>
    </w:rPr>
  </w:style>
  <w:style w:type="paragraph" w:styleId="Footer">
    <w:name w:val="footer"/>
    <w:basedOn w:val="Normal"/>
    <w:link w:val="FooterChar"/>
    <w:uiPriority w:val="99"/>
    <w:semiHidden/>
    <w:rsid w:val="00E95CA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95CA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Pages>
  <Words>43</Words>
  <Characters>251</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郭强</dc:creator>
  <cp:keywords/>
  <dc:description/>
  <cp:lastModifiedBy>洪玉珍</cp:lastModifiedBy>
  <cp:revision>17</cp:revision>
  <dcterms:created xsi:type="dcterms:W3CDTF">2017-03-06T12:10:00Z</dcterms:created>
  <dcterms:modified xsi:type="dcterms:W3CDTF">2017-05-12T03:10:00Z</dcterms:modified>
</cp:coreProperties>
</file>